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5C08D2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5C08D2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9C54AE" w:rsidR="0085747A" w:rsidP="00EA4832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F736A6">
        <w:rPr>
          <w:rFonts w:ascii="Corbel" w:hAnsi="Corbel"/>
          <w:i/>
          <w:smallCaps/>
          <w:sz w:val="24"/>
          <w:szCs w:val="24"/>
        </w:rPr>
        <w:t>202</w:t>
      </w:r>
      <w:r w:rsidR="00DD5BB5">
        <w:rPr>
          <w:rFonts w:ascii="Corbel" w:hAnsi="Corbel"/>
          <w:i/>
          <w:smallCaps/>
          <w:sz w:val="24"/>
          <w:szCs w:val="24"/>
        </w:rPr>
        <w:t>3</w:t>
      </w:r>
      <w:r w:rsidR="00F736A6">
        <w:rPr>
          <w:rFonts w:ascii="Corbel" w:hAnsi="Corbel"/>
          <w:i/>
          <w:smallCaps/>
          <w:sz w:val="24"/>
          <w:szCs w:val="24"/>
        </w:rPr>
        <w:t>-202</w:t>
      </w:r>
      <w:r w:rsidR="00DD5BB5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="0085747A" w:rsidP="00EA4832" w:rsidRDefault="00EA4832" w14:paraId="1FEE128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    </w:t>
      </w:r>
      <w:r>
        <w:rPr>
          <w:rFonts w:ascii="Corbel" w:hAnsi="Corbel"/>
          <w:i/>
          <w:sz w:val="24"/>
          <w:szCs w:val="24"/>
        </w:rPr>
        <w:t xml:space="preserve">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3AAFF84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905528">
        <w:rPr>
          <w:rFonts w:ascii="Corbel" w:hAnsi="Corbel"/>
          <w:sz w:val="20"/>
          <w:szCs w:val="20"/>
        </w:rPr>
        <w:t>202</w:t>
      </w:r>
      <w:r w:rsidR="00DD5BB5">
        <w:rPr>
          <w:rFonts w:ascii="Corbel" w:hAnsi="Corbel"/>
          <w:sz w:val="20"/>
          <w:szCs w:val="20"/>
        </w:rPr>
        <w:t>5</w:t>
      </w:r>
      <w:r w:rsidR="00905528">
        <w:rPr>
          <w:rFonts w:ascii="Corbel" w:hAnsi="Corbel"/>
          <w:sz w:val="20"/>
          <w:szCs w:val="20"/>
        </w:rPr>
        <w:t>/202</w:t>
      </w:r>
      <w:r w:rsidR="00DD5BB5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7924CFC4" w14:paraId="39B55071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3096B" w14:paraId="3E6FAB9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xmlns:wp14="http://schemas.microsoft.com/office/word/2010/wordml" w:rsidRPr="009C54AE" w:rsidR="0068279C" w:rsidTr="7924CFC4" w14:paraId="4CA2915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68279C" w:rsidTr="7924CFC4" w14:paraId="5C0172EC" wp14:textId="77777777">
        <w:tc>
          <w:tcPr>
            <w:tcW w:w="2694" w:type="dxa"/>
            <w:tcMar/>
            <w:vAlign w:val="center"/>
          </w:tcPr>
          <w:p w:rsidRPr="009C54AE" w:rsidR="0068279C" w:rsidP="00EA4832" w:rsidRDefault="0068279C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366BC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68279C" w:rsidTr="7924CFC4" w14:paraId="73603CF6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D23E95" w:rsidRDefault="00B366BC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68279C" w:rsidTr="7924CFC4" w14:paraId="63AED1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68279C" w:rsidTr="7924CFC4" w14:paraId="0F03FBF3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1F38A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xmlns:wp14="http://schemas.microsoft.com/office/word/2010/wordml" w:rsidRPr="009C54AE" w:rsidR="0068279C" w:rsidTr="7924CFC4" w14:paraId="3B32AF2E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xmlns:wp14="http://schemas.microsoft.com/office/word/2010/wordml" w:rsidRPr="009C54AE" w:rsidR="0068279C" w:rsidTr="7924CFC4" w14:paraId="5B46901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74440E6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68279C" w:rsidTr="7924CFC4" w14:paraId="6911D5D9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55327" w14:paraId="33E227C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1333D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xmlns:wp14="http://schemas.microsoft.com/office/word/2010/wordml" w:rsidRPr="009C54AE" w:rsidR="0068279C" w:rsidTr="7924CFC4" w14:paraId="3100E351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2F1495" w14:paraId="67702E9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xmlns:wp14="http://schemas.microsoft.com/office/word/2010/wordml" w:rsidRPr="009C54AE" w:rsidR="0068279C" w:rsidTr="7924CFC4" w14:paraId="2786482B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B149F6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68279C" w:rsidTr="7924CFC4" w14:paraId="10C7E598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7924CFC4" w:rsidRDefault="00720CBE" w14:paraId="1F8D8D4A" wp14:textId="77523FC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924CFC4" w:rsidR="45DBFF82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7924CFC4" w:rsidR="00720CB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7924CFC4" w:rsidR="00DC18BF">
              <w:rPr>
                <w:rFonts w:ascii="Corbel" w:hAnsi="Corbel"/>
                <w:b w:val="0"/>
                <w:bCs w:val="0"/>
                <w:sz w:val="24"/>
                <w:szCs w:val="24"/>
              </w:rPr>
              <w:t>Teresa Piątek</w:t>
            </w:r>
          </w:p>
        </w:tc>
      </w:tr>
      <w:tr xmlns:wp14="http://schemas.microsoft.com/office/word/2010/wordml" w:rsidRPr="009C54AE" w:rsidR="0068279C" w:rsidTr="7924CFC4" w14:paraId="471FE442" wp14:textId="77777777">
        <w:tc>
          <w:tcPr>
            <w:tcW w:w="2694" w:type="dxa"/>
            <w:tcMar/>
            <w:vAlign w:val="center"/>
          </w:tcPr>
          <w:p w:rsidRPr="009C54AE" w:rsidR="0068279C" w:rsidP="009C54AE" w:rsidRDefault="0068279C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68279C" w:rsidP="006F5B6F" w:rsidRDefault="0068279C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783F0EAA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2F334B" w14:paraId="29B4EA1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F334B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E4DFA" w14:paraId="423D4B9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149F6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1333DB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2F334B" w14:paraId="0825D6C0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hAnsi="Wingdings 2" w:eastAsia="Wingdings 2" w:cs="Wingdings 2"/>
          <w:b w:val="0"/>
          <w:szCs w:val="24"/>
        </w:rPr>
        <w:t>T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4B94D5A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73EE3F4D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578F4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DEEC669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3BCC276A" wp14:textId="77777777">
        <w:tc>
          <w:tcPr>
            <w:tcW w:w="9670" w:type="dxa"/>
          </w:tcPr>
          <w:p w:rsidRPr="009C54AE" w:rsidR="0085747A" w:rsidP="002F1495" w:rsidRDefault="00C804E1" w14:paraId="071A74A3" wp14:textId="77777777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xmlns:wp14="http://schemas.microsoft.com/office/word/2010/wordml" w:rsidR="00153C41" w:rsidP="009C54AE" w:rsidRDefault="00153C41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5FB081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6432DD" w:rsidTr="00426769" w14:paraId="49E10D47" wp14:textId="77777777">
        <w:tc>
          <w:tcPr>
            <w:tcW w:w="851" w:type="dxa"/>
            <w:vAlign w:val="center"/>
          </w:tcPr>
          <w:p w:rsidRPr="009C54AE" w:rsidR="006432DD" w:rsidP="009C54AE" w:rsidRDefault="006432DD" w14:paraId="6780E77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6432DD" w:rsidP="006432DD" w:rsidRDefault="006432DD" w14:paraId="16CBE8EB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Wzbogacenie wiedzy na temat modeli zdrowia oraz uwarunkowań i zagrożeń zdrowia </w:t>
            </w:r>
          </w:p>
        </w:tc>
      </w:tr>
      <w:tr xmlns:wp14="http://schemas.microsoft.com/office/word/2010/wordml" w:rsidRPr="009C54AE" w:rsidR="0085747A" w:rsidTr="00426769" w14:paraId="206B97D4" wp14:textId="77777777">
        <w:tc>
          <w:tcPr>
            <w:tcW w:w="851" w:type="dxa"/>
            <w:vAlign w:val="center"/>
          </w:tcPr>
          <w:p w:rsidRPr="009C54AE" w:rsidR="0085747A" w:rsidP="006432DD" w:rsidRDefault="0085747A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Pr="009C54AE" w:rsidR="0085747A" w:rsidP="00426769" w:rsidRDefault="006432DD" w14:paraId="52CD8F63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 z metodami projektowania różnych form aktywności w celu rozwijania kultury zdrowotnej u dzieci i uczniów</w:t>
            </w:r>
          </w:p>
        </w:tc>
      </w:tr>
      <w:tr xmlns:wp14="http://schemas.microsoft.com/office/word/2010/wordml" w:rsidRPr="009C54AE" w:rsidR="0085747A" w:rsidTr="00426769" w14:paraId="17693407" wp14:textId="77777777">
        <w:tc>
          <w:tcPr>
            <w:tcW w:w="851" w:type="dxa"/>
            <w:vAlign w:val="center"/>
          </w:tcPr>
          <w:p w:rsidRPr="009C54AE" w:rsidR="0085747A" w:rsidP="009C54AE" w:rsidRDefault="006432DD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6432DD" w14:paraId="2AF320B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</w:p>
        </w:tc>
      </w:tr>
      <w:tr xmlns:wp14="http://schemas.microsoft.com/office/word/2010/wordml" w:rsidRPr="009C54AE" w:rsidR="0085747A" w:rsidTr="00426769" w14:paraId="66F95979" wp14:textId="77777777">
        <w:tc>
          <w:tcPr>
            <w:tcW w:w="851" w:type="dxa"/>
            <w:vAlign w:val="center"/>
          </w:tcPr>
          <w:p w:rsidRPr="009C54AE" w:rsidR="0085747A" w:rsidP="009C54AE" w:rsidRDefault="0085747A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Pr="009C54AE" w:rsidR="0085747A" w:rsidP="00426769" w:rsidRDefault="00426769" w14:paraId="12BD43E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 planowania, realizowania i oceny procesu rozwoju kultury zdrowotnej dzieci/uczniów</w:t>
            </w:r>
          </w:p>
        </w:tc>
      </w:tr>
      <w:tr xmlns:wp14="http://schemas.microsoft.com/office/word/2010/wordml" w:rsidRPr="009C54AE" w:rsidR="00426769" w:rsidTr="00426769" w14:paraId="618A395C" wp14:textId="77777777">
        <w:tc>
          <w:tcPr>
            <w:tcW w:w="851" w:type="dxa"/>
            <w:vAlign w:val="center"/>
          </w:tcPr>
          <w:p w:rsidRPr="009C54AE" w:rsidR="00426769" w:rsidP="009C54AE" w:rsidRDefault="00426769" w14:paraId="56E055E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26769" w:rsidP="00426769" w:rsidRDefault="00426769" w14:paraId="29D0C88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B55327" w14:paraId="407C9C2F" wp14:textId="77777777">
        <w:tc>
          <w:tcPr>
            <w:tcW w:w="1701" w:type="dxa"/>
          </w:tcPr>
          <w:p w:rsidRPr="009C54AE" w:rsidR="0085747A" w:rsidP="009041B5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P="009041B5" w:rsidRDefault="00426769" w14:paraId="3A01A3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Pr="009C54AE" w:rsidR="00426769" w:rsidP="009041B5" w:rsidRDefault="00426769" w14:paraId="44278F4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holistyczny model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zdrowia oraz najważniejsze 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>uwarunkowania i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zagrożenia zdrowia</w:t>
            </w:r>
            <w:r w:rsidR="00464BF4">
              <w:rPr>
                <w:rFonts w:ascii="Corbel" w:hAnsi="Corbel"/>
                <w:b w:val="0"/>
                <w:smallCaps w:val="0"/>
                <w:szCs w:val="24"/>
              </w:rPr>
              <w:t xml:space="preserve"> dzieci w wieku przedszkolnym i uczniów w młodszym wieku szkolnym oraz procedury zapobiegania tym zagrożeniom</w:t>
            </w:r>
          </w:p>
        </w:tc>
        <w:tc>
          <w:tcPr>
            <w:tcW w:w="1873" w:type="dxa"/>
            <w:vAlign w:val="center"/>
          </w:tcPr>
          <w:p w:rsidRPr="009C54AE" w:rsidR="0085747A" w:rsidP="00B55327" w:rsidRDefault="00560EBD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5747A" w:rsidTr="00B55327" w14:paraId="33E8D08C" wp14:textId="77777777">
        <w:tc>
          <w:tcPr>
            <w:tcW w:w="1701" w:type="dxa"/>
          </w:tcPr>
          <w:p w:rsidRPr="009C54AE" w:rsidR="0085747A" w:rsidP="009041B5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9041B5" w:rsidRDefault="002F5C50" w14:paraId="5DD70E6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metody projektowania 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form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aktywności dzieci/uczniów mając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426769">
              <w:rPr>
                <w:rFonts w:ascii="Corbel" w:hAnsi="Corbel"/>
                <w:b w:val="0"/>
                <w:smallCaps w:val="0"/>
                <w:szCs w:val="24"/>
              </w:rPr>
              <w:t xml:space="preserve"> na celu rozwijanie ich kultury zdrowotnej</w:t>
            </w:r>
          </w:p>
        </w:tc>
        <w:tc>
          <w:tcPr>
            <w:tcW w:w="1873" w:type="dxa"/>
            <w:vAlign w:val="center"/>
          </w:tcPr>
          <w:p w:rsidR="0085747A" w:rsidP="00B55327" w:rsidRDefault="00464BF4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="00464BF4" w:rsidP="00B55327" w:rsidRDefault="00464BF4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:rsidRPr="009C54AE" w:rsidR="00CA78F1" w:rsidP="00B55327" w:rsidRDefault="00CA78F1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5747A" w:rsidTr="00B55327" w14:paraId="637D14F3" wp14:textId="77777777">
        <w:tc>
          <w:tcPr>
            <w:tcW w:w="1701" w:type="dxa"/>
          </w:tcPr>
          <w:p w:rsidRPr="009C54AE" w:rsidR="0085747A" w:rsidP="009041B5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9041B5" w:rsidRDefault="002F5C50" w14:paraId="0475537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różne formy aktywności dzieci/uczniów rozwijające ich postawę prozdrowotną</w:t>
            </w:r>
          </w:p>
        </w:tc>
        <w:tc>
          <w:tcPr>
            <w:tcW w:w="1873" w:type="dxa"/>
            <w:vAlign w:val="center"/>
          </w:tcPr>
          <w:p w:rsidR="0085747A" w:rsidP="00B55327" w:rsidRDefault="00CA78F1" w14:paraId="035DB2F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Pr="009C54AE" w:rsidR="00CA78F1" w:rsidP="00B55327" w:rsidRDefault="00CA78F1" w14:paraId="2BC8A5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xmlns:wp14="http://schemas.microsoft.com/office/word/2010/wordml" w:rsidRPr="009C54AE" w:rsidR="002F5C50" w:rsidTr="00B55327" w14:paraId="54544A07" wp14:textId="77777777">
        <w:tc>
          <w:tcPr>
            <w:tcW w:w="1701" w:type="dxa"/>
          </w:tcPr>
          <w:p w:rsidRPr="009C54AE" w:rsidR="002F5C50" w:rsidP="009041B5" w:rsidRDefault="002F5C50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2F5C50" w:rsidP="009041B5" w:rsidRDefault="002F5C50" w14:paraId="5BBF99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Opracuje cykl scenariuszy zajęć prozdrowotnych dla dzieci w wieku przedszkolnym oraz uczniów klas I-III szkoły podstawowej </w:t>
            </w:r>
          </w:p>
        </w:tc>
        <w:tc>
          <w:tcPr>
            <w:tcW w:w="1873" w:type="dxa"/>
            <w:vAlign w:val="center"/>
          </w:tcPr>
          <w:p w:rsidR="002F5C50" w:rsidP="00B55327" w:rsidRDefault="00CA78F1" w14:paraId="76C0F85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:rsidR="00CA78F1" w:rsidP="00B55327" w:rsidRDefault="00CA78F1" w14:paraId="0C3DE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:rsidRPr="009C54AE" w:rsidR="00CA78F1" w:rsidP="00B55327" w:rsidRDefault="00CA78F1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2F5C50" w:rsidTr="00B55327" w14:paraId="2E8BD7DE" wp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9041B5" w:rsidRDefault="002F5C50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F5C50" w:rsidP="00CC78B3" w:rsidRDefault="00D23E95" w14:paraId="64FB2E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3E95">
              <w:rPr>
                <w:rFonts w:ascii="Corbel" w:hAnsi="Corbel"/>
                <w:b w:val="0"/>
                <w:smallCaps w:val="0"/>
                <w:szCs w:val="24"/>
              </w:rPr>
              <w:t>Zaprojektuje działania promujące zachowania prozdrowotne i ochronę środowiska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2F5C50" w:rsidP="00B55327" w:rsidRDefault="00CA78F1" w14:paraId="686FAF9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CA78F1" w:rsidP="005044C7" w:rsidRDefault="00CA78F1" w14:paraId="7906B00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101652C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1059610E" wp14:textId="77777777">
        <w:tc>
          <w:tcPr>
            <w:tcW w:w="9639" w:type="dxa"/>
          </w:tcPr>
          <w:p w:rsidRPr="006432DD" w:rsidR="0085747A" w:rsidP="006432DD" w:rsidRDefault="006432DD" w14:paraId="7957BCF1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xmlns:wp14="http://schemas.microsoft.com/office/word/2010/wordml" w:rsidRPr="009C54AE" w:rsidR="0085747A" w:rsidTr="00923D7D" w14:paraId="732FFDB3" wp14:textId="77777777">
        <w:tc>
          <w:tcPr>
            <w:tcW w:w="9639" w:type="dxa"/>
          </w:tcPr>
          <w:p w:rsidRPr="009C54AE" w:rsidR="0085747A" w:rsidP="009C54AE" w:rsidRDefault="00CA78F1" w14:paraId="30BE4FE8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5747A" w:rsidTr="00923D7D" w14:paraId="0C165AB0" wp14:textId="77777777">
        <w:tc>
          <w:tcPr>
            <w:tcW w:w="9639" w:type="dxa"/>
          </w:tcPr>
          <w:p w:rsidRPr="009C54AE" w:rsidR="0085747A" w:rsidP="009C54AE" w:rsidRDefault="007A53C0" w14:paraId="7BAAAB4F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923D7D" w14:paraId="69DA5D1B" wp14:textId="77777777">
        <w:tc>
          <w:tcPr>
            <w:tcW w:w="9639" w:type="dxa"/>
          </w:tcPr>
          <w:p w:rsidR="00E83B01" w:rsidP="009C54AE" w:rsidRDefault="00E83B01" w14:paraId="215A227E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:rsidR="007A53C0" w:rsidP="009C54AE" w:rsidRDefault="00B149F6" w14:paraId="4CE22E7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zęby, ciało, samokontrola.</w:t>
            </w:r>
          </w:p>
        </w:tc>
      </w:tr>
      <w:tr xmlns:wp14="http://schemas.microsoft.com/office/word/2010/wordml" w:rsidRPr="009C54AE" w:rsidR="007A53C0" w:rsidTr="007A53C0" w14:paraId="3DDD3C7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56C282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0D4D998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653F1FCD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pierwszej pomocy przedmedycznej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72B4F4C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56FA7077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agresji i przemocy w przedszkolu i szkole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7A53C0" w:rsidTr="007A53C0" w14:paraId="4E46AFA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A53C0" w:rsidP="00174828" w:rsidRDefault="00E83B01" w14:paraId="3F91090B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 w:rsidR="00B149F6"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xmlns:wp14="http://schemas.microsoft.com/office/word/2010/wordml" w:rsidR="0004226A" w:rsidP="0004226A" w:rsidRDefault="0004226A" w14:paraId="4B99056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1299C43A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5747A" w:rsidTr="00923D7D" w14:paraId="36D49B05" wp14:textId="77777777">
        <w:tc>
          <w:tcPr>
            <w:tcW w:w="9639" w:type="dxa"/>
          </w:tcPr>
          <w:p w:rsidRPr="009C54AE" w:rsidR="0085747A" w:rsidP="009C54AE" w:rsidRDefault="007A53C0" w14:paraId="2F0F0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xmlns:wp14="http://schemas.microsoft.com/office/word/2010/wordml" w:rsidRPr="009C54AE" w:rsidR="0085747A" w:rsidTr="00923D7D" w14:paraId="0B4482CE" wp14:textId="77777777">
        <w:tc>
          <w:tcPr>
            <w:tcW w:w="9639" w:type="dxa"/>
          </w:tcPr>
          <w:p w:rsidRPr="009C54AE" w:rsidR="0085747A" w:rsidP="009C54AE" w:rsidRDefault="007A53C0" w14:paraId="481BC0F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</w:p>
        </w:tc>
      </w:tr>
      <w:tr xmlns:wp14="http://schemas.microsoft.com/office/word/2010/wordml" w:rsidRPr="009C54AE" w:rsidR="0085747A" w:rsidTr="00923D7D" w14:paraId="3FB13F07" wp14:textId="77777777">
        <w:tc>
          <w:tcPr>
            <w:tcW w:w="9639" w:type="dxa"/>
          </w:tcPr>
          <w:p w:rsidRPr="009C54AE" w:rsidR="0085747A" w:rsidP="009C54AE" w:rsidRDefault="007A53C0" w14:paraId="5993F59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</w:p>
        </w:tc>
      </w:tr>
      <w:tr xmlns:wp14="http://schemas.microsoft.com/office/word/2010/wordml" w:rsidRPr="009C54AE" w:rsidR="007A53C0" w:rsidTr="00923D7D" w14:paraId="578FA8E7" wp14:textId="77777777">
        <w:tc>
          <w:tcPr>
            <w:tcW w:w="9639" w:type="dxa"/>
          </w:tcPr>
          <w:p w:rsidRPr="009C54AE" w:rsidR="007A53C0" w:rsidP="00D16717" w:rsidRDefault="00D16717" w14:paraId="31B8CD8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dbałości o własne ciało</w:t>
            </w:r>
          </w:p>
        </w:tc>
      </w:tr>
      <w:tr xmlns:wp14="http://schemas.microsoft.com/office/word/2010/wordml" w:rsidRPr="009C54AE" w:rsidR="00146EF0" w:rsidTr="00923D7D" w14:paraId="697E7F4E" wp14:textId="77777777">
        <w:tc>
          <w:tcPr>
            <w:tcW w:w="9639" w:type="dxa"/>
          </w:tcPr>
          <w:p w:rsidR="00146EF0" w:rsidP="00D16717" w:rsidRDefault="00146EF0" w14:paraId="3390BF6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</w:p>
        </w:tc>
      </w:tr>
      <w:tr xmlns:wp14="http://schemas.microsoft.com/office/word/2010/wordml" w:rsidRPr="009C54AE" w:rsidR="007A53C0" w:rsidTr="007A53C0" w14:paraId="1079CCB0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3829BEA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 bezpiecznych zachowań dzieci w przedszkolu i szkole</w:t>
            </w:r>
          </w:p>
        </w:tc>
      </w:tr>
      <w:tr xmlns:wp14="http://schemas.microsoft.com/office/word/2010/wordml" w:rsidRPr="009C54AE" w:rsidR="007A53C0" w:rsidTr="007A53C0" w14:paraId="542B975F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7760136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</w:p>
        </w:tc>
      </w:tr>
      <w:tr xmlns:wp14="http://schemas.microsoft.com/office/word/2010/wordml" w:rsidRPr="009C54AE" w:rsidR="00146EF0" w:rsidTr="007A53C0" w14:paraId="7049CD57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6EF0" w:rsidP="00D16717" w:rsidRDefault="00146EF0" w14:paraId="2546BDC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</w:p>
        </w:tc>
      </w:tr>
      <w:tr xmlns:wp14="http://schemas.microsoft.com/office/word/2010/wordml" w:rsidRPr="009C54AE" w:rsidR="007A53C0" w:rsidTr="007A53C0" w14:paraId="04DE233D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D16717" w:rsidRDefault="00D16717" w14:paraId="54BAA27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</w:p>
        </w:tc>
      </w:tr>
      <w:tr xmlns:wp14="http://schemas.microsoft.com/office/word/2010/wordml" w:rsidRPr="009C54AE" w:rsidR="007A53C0" w:rsidTr="007A53C0" w14:paraId="01CA8EF6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26502E3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przeciwdziałania  agresji i przemocy wśród dzieci</w:t>
            </w:r>
          </w:p>
        </w:tc>
      </w:tr>
      <w:tr xmlns:wp14="http://schemas.microsoft.com/office/word/2010/wordml" w:rsidRPr="009C54AE" w:rsidR="007A53C0" w:rsidTr="007A53C0" w14:paraId="061CC49B" wp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A53C0" w:rsidP="00174828" w:rsidRDefault="00146EF0" w14:paraId="6B56EB7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00C7761A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>
              <w:rPr>
                <w:rFonts w:ascii="Corbel" w:hAnsi="Corbel"/>
                <w:sz w:val="24"/>
                <w:szCs w:val="24"/>
              </w:rPr>
              <w:t xml:space="preserve"> dotyczących ochrony środowiska 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14BCA" w:rsidR="002A4D7D" w:rsidP="002A4D7D" w:rsidRDefault="002A4D7D" w14:paraId="313D71F6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xmlns:wp14="http://schemas.microsoft.com/office/word/2010/wordml" w:rsidRPr="00914BCA" w:rsidR="002A4D7D" w:rsidP="002A4D7D" w:rsidRDefault="002A4D7D" w14:paraId="22ECF847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Ćwiczenia: dyskusja, analiza tekstów z dyskusją, analiza </w:t>
      </w:r>
      <w:r>
        <w:rPr>
          <w:rFonts w:ascii="Corbel" w:hAnsi="Corbel"/>
          <w:b w:val="0"/>
          <w:smallCaps w:val="0"/>
          <w:szCs w:val="24"/>
        </w:rPr>
        <w:t>przypadków, praca w grupach.</w:t>
      </w:r>
    </w:p>
    <w:p xmlns:wp14="http://schemas.microsoft.com/office/word/2010/wordml" w:rsidR="00E960BB" w:rsidP="009C54AE" w:rsidRDefault="00E960BB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C4ECB" w:rsidTr="00C05F44" w14:paraId="5E7D6888" wp14:textId="77777777">
        <w:tc>
          <w:tcPr>
            <w:tcW w:w="1985" w:type="dxa"/>
          </w:tcPr>
          <w:p w:rsidRPr="009C54AE" w:rsidR="008C4ECB" w:rsidP="008C4ECB" w:rsidRDefault="008C4ECB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137A06" w:rsidR="008C4ECB" w:rsidP="006F5B6F" w:rsidRDefault="008C4ECB" w14:paraId="36AA8E2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E14FF7" w:rsidR="008C4ECB" w:rsidP="00B55327" w:rsidRDefault="00E14FF7" w14:paraId="2F73B9DA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C05F44" w14:paraId="4864F6C3" wp14:textId="77777777">
        <w:tc>
          <w:tcPr>
            <w:tcW w:w="1985" w:type="dxa"/>
          </w:tcPr>
          <w:p w:rsidRPr="009C54AE" w:rsidR="008C4ECB" w:rsidP="008C4ECB" w:rsidRDefault="008C4ECB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137A06" w:rsidR="008C4ECB" w:rsidP="006F5B6F" w:rsidRDefault="008C4ECB" w14:paraId="3714D9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Pr="00E14FF7" w:rsidR="008C4ECB" w:rsidP="00B55327" w:rsidRDefault="00E14FF7" w14:paraId="35F7740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C05F44" w14:paraId="1FDFB9A7" wp14:textId="77777777">
        <w:tc>
          <w:tcPr>
            <w:tcW w:w="1985" w:type="dxa"/>
          </w:tcPr>
          <w:p w:rsidRPr="009C54AE" w:rsidR="008C4ECB" w:rsidP="008C4ECB" w:rsidRDefault="008C4ECB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Pr="008C4ECB" w:rsidR="008C4ECB" w:rsidP="009041B5" w:rsidRDefault="00B149F6" w14:paraId="51DEDBC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 w:rsid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</w:tcPr>
          <w:p w:rsidRPr="00E14FF7" w:rsidR="008C4ECB" w:rsidP="00B55327" w:rsidRDefault="00E14FF7" w14:paraId="3D54A698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xmlns:wp14="http://schemas.microsoft.com/office/word/2010/wordml" w:rsidRPr="009C54AE" w:rsidR="008C4ECB" w:rsidTr="008C4ECB" w14:paraId="5636C172" wp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5FEA3FA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4FF7" w:rsidR="008C4ECB" w:rsidP="00B55327" w:rsidRDefault="00E14FF7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8C4ECB" w:rsidTr="008C4ECB" w14:paraId="1C4198D9" wp14:textId="77777777">
        <w:trPr>
          <w:trHeight w:val="70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C4ECB" w:rsidP="008C4ECB" w:rsidRDefault="008C4ECB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C4ECB" w:rsidR="008C4ECB" w:rsidP="009041B5" w:rsidRDefault="008C4ECB" w14:paraId="46033A7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14FF7" w:rsidR="008C4ECB" w:rsidP="00B55327" w:rsidRDefault="00E14FF7" w14:paraId="04C64560" wp14:textId="77777777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="00E14FF7" w:rsidP="009C54AE" w:rsidRDefault="00E14FF7" w14:paraId="1FC3994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562CB0E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E938DF" wp14:textId="77777777">
        <w:tc>
          <w:tcPr>
            <w:tcW w:w="9670" w:type="dxa"/>
          </w:tcPr>
          <w:p w:rsidRPr="00B55327" w:rsidR="0040179E" w:rsidP="00B55327" w:rsidRDefault="0040179E" w14:paraId="29F5F97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Wykłady – obecność na wykładach, ćwiczenia - obecność i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:rsidRPr="00B55327" w:rsidR="0040179E" w:rsidP="00B55327" w:rsidRDefault="0040179E" w14:paraId="14350B2B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Praca w grupach:</w:t>
            </w:r>
          </w:p>
          <w:p w:rsidRPr="00B55327" w:rsidR="0040179E" w:rsidP="00B55327" w:rsidRDefault="0040179E" w14:paraId="31673238" wp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:rsidRPr="00B55327" w:rsidR="0040179E" w:rsidP="00B55327" w:rsidRDefault="0040179E" w14:paraId="567EB3B6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dbałości o własne ciało</w:t>
            </w:r>
          </w:p>
          <w:p w:rsidRPr="00B55327" w:rsidR="0040179E" w:rsidP="00B55327" w:rsidRDefault="0040179E" w14:paraId="249B408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</w:p>
          <w:p w:rsidRPr="00B55327" w:rsidR="0040179E" w:rsidP="00B55327" w:rsidRDefault="0040179E" w14:paraId="35B3F2A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bezpiecznych zachowań dzieci w przedszkolu i szkole</w:t>
            </w:r>
          </w:p>
          <w:p w:rsidRPr="00B55327" w:rsidR="0040179E" w:rsidP="00B55327" w:rsidRDefault="0040179E" w14:paraId="2301FE01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</w:p>
          <w:p w:rsidRPr="00B55327" w:rsidR="0040179E" w:rsidP="00B55327" w:rsidRDefault="0040179E" w14:paraId="22D2A594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</w:p>
          <w:p w:rsidRPr="00B55327" w:rsidR="0040179E" w:rsidP="00B55327" w:rsidRDefault="0011591D" w14:paraId="5B2DFD8B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rozwijania</w:t>
            </w:r>
            <w:r w:rsidRPr="00B55327" w:rsidR="0040179E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</w:p>
          <w:p w:rsidRPr="00B55327" w:rsidR="0040179E" w:rsidP="00B55327" w:rsidRDefault="0040179E" w14:paraId="4B120A60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przeciwdziałania  agresji i przemocy wśród dzieci</w:t>
            </w:r>
          </w:p>
          <w:p w:rsidRPr="00B55327" w:rsidR="0040179E" w:rsidP="00B55327" w:rsidRDefault="0040179E" w14:paraId="2D16205C" wp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dotyczących ochrony środowiska</w:t>
            </w:r>
          </w:p>
          <w:p w:rsidRPr="00B55327" w:rsidR="0040179E" w:rsidP="00B55327" w:rsidRDefault="0040179E" w14:paraId="1830A3F6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:rsidRPr="00B55327" w:rsidR="0040179E" w:rsidP="00B55327" w:rsidRDefault="0040179E" w14:paraId="72C630F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:rsidRPr="00B55327" w:rsidR="0040179E" w:rsidP="00B55327" w:rsidRDefault="0040179E" w14:paraId="5D6E2ECF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:rsidRPr="00B55327" w:rsidR="0040179E" w:rsidP="00B55327" w:rsidRDefault="0040179E" w14:paraId="63CE4291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:rsidRPr="0040179E" w:rsidR="0085747A" w:rsidP="00B55327" w:rsidRDefault="0040179E" w14:paraId="01D76E55" wp14:textId="77777777">
            <w:pPr>
              <w:spacing w:after="0" w:line="240" w:lineRule="auto"/>
            </w:pPr>
            <w:r w:rsidRPr="00B55327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 z aktywności podczas zajęć i z kolokwium.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21632633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B644F7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B1100B" w:rsidTr="21632633" w14:paraId="08C84923" wp14:textId="77777777">
        <w:tc>
          <w:tcPr>
            <w:tcW w:w="4962" w:type="dxa"/>
            <w:tcMar/>
          </w:tcPr>
          <w:p w:rsidRPr="009C54AE" w:rsidR="00B1100B" w:rsidP="005C08D2" w:rsidRDefault="00B1100B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B1100B" w:rsidP="00B644F7" w:rsidRDefault="00B1100B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B1100B" w:rsidTr="21632633" w14:paraId="48FBD50A" wp14:textId="77777777">
        <w:tc>
          <w:tcPr>
            <w:tcW w:w="4962" w:type="dxa"/>
            <w:tcMar/>
          </w:tcPr>
          <w:p w:rsidRPr="009C54AE" w:rsidR="00B1100B" w:rsidP="22548E94" w:rsidRDefault="00B1100B" w14:paraId="3BF88B3F" w14:noSpellErr="1" wp14:textId="4B6427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1632633" w:rsidR="00B1100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21632633" w:rsidR="00B1100B">
              <w:rPr>
                <w:rFonts w:ascii="Corbel" w:hAnsi="Corbel"/>
                <w:sz w:val="24"/>
                <w:szCs w:val="24"/>
              </w:rPr>
              <w:t xml:space="preserve"> akademickieg</w:t>
            </w:r>
            <w:r w:rsidRPr="21632633" w:rsidR="3A2D0CB4">
              <w:rPr>
                <w:rFonts w:ascii="Corbel" w:hAnsi="Corbel"/>
                <w:sz w:val="24"/>
                <w:szCs w:val="24"/>
              </w:rPr>
              <w:t>o</w:t>
            </w:r>
          </w:p>
        </w:tc>
        <w:tc>
          <w:tcPr>
            <w:tcW w:w="4677" w:type="dxa"/>
            <w:tcMar/>
          </w:tcPr>
          <w:p w:rsidRPr="009C54AE" w:rsidR="00B1100B" w:rsidP="00B644F7" w:rsidRDefault="00B1100B" w14:paraId="649841BE" wp14:textId="2E6192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1632633" w:rsidR="54F40D47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B1100B" w:rsidTr="21632633" w14:paraId="617B46B5" wp14:textId="77777777">
        <w:tc>
          <w:tcPr>
            <w:tcW w:w="4962" w:type="dxa"/>
            <w:tcMar/>
          </w:tcPr>
          <w:p w:rsidRPr="009C54AE" w:rsidR="00B1100B" w:rsidP="006F5B6F" w:rsidRDefault="00B1100B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B1100B" w:rsidP="00B1100B" w:rsidRDefault="00B1100B" w14:paraId="02788380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B1100B" w:rsidP="00B1100B" w:rsidRDefault="00B1100B" w14:paraId="615D8BDC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Pr="009C54AE" w:rsidR="00B1100B" w:rsidP="00B1100B" w:rsidRDefault="00B1100B" w14:paraId="74125B3D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  <w:tcMar/>
          </w:tcPr>
          <w:p w:rsidR="00B1100B" w:rsidP="00B644F7" w:rsidRDefault="00B1100B" w14:paraId="2946DB8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B644F7" w:rsidRDefault="00B1100B" w14:paraId="5997CC1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1100B" w:rsidP="00B644F7" w:rsidRDefault="00B644F7" w14:paraId="4C2A823A" wp14:textId="4C7527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2548E94" w:rsidR="00B644F7">
              <w:rPr>
                <w:rFonts w:ascii="Corbel" w:hAnsi="Corbel"/>
                <w:sz w:val="24"/>
                <w:szCs w:val="24"/>
              </w:rPr>
              <w:t>1</w:t>
            </w:r>
            <w:r w:rsidRPr="22548E94" w:rsidR="54BB4904">
              <w:rPr>
                <w:rFonts w:ascii="Corbel" w:hAnsi="Corbel"/>
                <w:sz w:val="24"/>
                <w:szCs w:val="24"/>
              </w:rPr>
              <w:t>0</w:t>
            </w:r>
          </w:p>
          <w:p w:rsidR="00B1100B" w:rsidP="00B644F7" w:rsidRDefault="00B644F7" w14:paraId="5D36975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B644F7" w:rsidRDefault="00B644F7" w14:paraId="2B2B7304" wp14:textId="58DB99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924CFC4" w:rsidR="17F55917">
              <w:rPr>
                <w:rFonts w:ascii="Corbel" w:hAnsi="Corbel"/>
                <w:sz w:val="24"/>
                <w:szCs w:val="24"/>
              </w:rPr>
              <w:t>10</w:t>
            </w:r>
          </w:p>
          <w:p w:rsidR="00B1100B" w:rsidP="00B644F7" w:rsidRDefault="00B1100B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B1100B" w:rsidP="00B644F7" w:rsidRDefault="00B1100B" w14:paraId="6B699379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B1100B" w:rsidTr="21632633" w14:paraId="00D7B6FD" wp14:textId="77777777">
        <w:tc>
          <w:tcPr>
            <w:tcW w:w="4962" w:type="dxa"/>
            <w:tcMar/>
          </w:tcPr>
          <w:p w:rsidRPr="009C54AE" w:rsidR="00B1100B" w:rsidP="006F5B6F" w:rsidRDefault="00B1100B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B1100B" w:rsidP="00B644F7" w:rsidRDefault="00B644F7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B1100B" w:rsidTr="21632633" w14:paraId="0AD00C0E" wp14:textId="77777777">
        <w:tc>
          <w:tcPr>
            <w:tcW w:w="4962" w:type="dxa"/>
            <w:tcMar/>
          </w:tcPr>
          <w:p w:rsidRPr="009C54AE" w:rsidR="00B1100B" w:rsidP="006F5B6F" w:rsidRDefault="00B1100B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B1100B" w:rsidP="00B644F7" w:rsidRDefault="00B644F7" w14:paraId="7144751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4B436C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Pr="004B436C" w:rsidR="00C61DC5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5454FE0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4B436C" w14:paraId="6A09E9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xmlns:wp14="http://schemas.microsoft.com/office/word/2010/wordml" w:rsidRPr="009C54AE" w:rsidR="0085747A" w:rsidTr="0071620A" w14:paraId="5BCC8499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4B436C" w14:paraId="33E67AC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CD427B2" wp14:textId="77777777">
        <w:trPr>
          <w:trHeight w:val="397"/>
        </w:trPr>
        <w:tc>
          <w:tcPr>
            <w:tcW w:w="7513" w:type="dxa"/>
          </w:tcPr>
          <w:p w:rsidRPr="00B55327" w:rsidR="0085747A" w:rsidP="00B55327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B55327" w:rsidR="00076CB3" w:rsidP="00B55327" w:rsidRDefault="00076CB3" w14:paraId="7C2D51AF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Filipiak E.,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B55327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:rsidRPr="00B55327" w:rsidR="00E9687B" w:rsidP="00B55327" w:rsidRDefault="00AD7261" w14:paraId="1DA636D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</w:t>
            </w:r>
            <w:r w:rsidRPr="00B55327" w:rsidR="00E9687B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55327" w:rsidR="00E9687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 w:rsidR="00E9687B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:rsidRPr="00B55327" w:rsidR="00E9687B" w:rsidP="00B55327" w:rsidRDefault="00E9687B" w14:paraId="3051E0F6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Pr="00B55327" w:rsidR="00B644F7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:rsidRPr="00B55327" w:rsidR="00AD7261" w:rsidP="00B55327" w:rsidRDefault="00AD7261" w14:paraId="338BB1A9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Woynarowska B., Kowalewska A., Izdebski Z., Komosińska K., Biomedyczne podstawy kształcenia i wychowania, PWN, Warszawa 2010.</w:t>
            </w:r>
          </w:p>
          <w:p w:rsidRPr="00B55327" w:rsidR="0083359A" w:rsidP="00B55327" w:rsidRDefault="0083359A" w14:paraId="5EAB6F23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Szkolna edukacja zdrowotna ukierunkowana na doskonalenie jakości życia uczniów, </w:t>
            </w:r>
            <w:r w:rsidRPr="00B55327">
              <w:rPr>
                <w:rFonts w:ascii="Corbel" w:hAnsi="Corbel"/>
                <w:sz w:val="24"/>
                <w:szCs w:val="24"/>
              </w:rPr>
              <w:t>KUL, Lublin 2012</w:t>
            </w:r>
          </w:p>
        </w:tc>
      </w:tr>
      <w:tr xmlns:wp14="http://schemas.microsoft.com/office/word/2010/wordml" w:rsidRPr="009C54AE" w:rsidR="0085747A" w:rsidTr="0071620A" w14:paraId="31C8B728" wp14:textId="77777777">
        <w:trPr>
          <w:trHeight w:val="397"/>
        </w:trPr>
        <w:tc>
          <w:tcPr>
            <w:tcW w:w="7513" w:type="dxa"/>
          </w:tcPr>
          <w:p w:rsidRPr="00B55327" w:rsidR="0085747A" w:rsidP="00B55327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B55327" w:rsidR="0083359A" w:rsidP="00B55327" w:rsidRDefault="00E26C39" w14:paraId="68F3E116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(red.),  Pierwsza pomoc przedmedyczna.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  <w:p w:rsidRPr="00B55327" w:rsidR="00076CB3" w:rsidP="00B55327" w:rsidRDefault="00076CB3" w14:paraId="1E0F372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B55327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B55327" w:rsidR="00076CB3" w:rsidP="00B55327" w:rsidRDefault="00076CB3" w14:paraId="56F90541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55327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B55327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B55327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:rsidRPr="00B55327" w:rsidR="003A27C3" w:rsidP="00B55327" w:rsidRDefault="003A27C3" w14:paraId="279356B8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:rsidRPr="00B55327" w:rsidR="002C2282" w:rsidP="00B55327" w:rsidRDefault="002C2282" w14:paraId="0A3150FE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xmlns:wp14="http://schemas.microsoft.com/office/word/2010/wordml" w:rsidR="0085747A" w:rsidP="00E9687B" w:rsidRDefault="0085747A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F011A2" w:rsidP="00E9687B" w:rsidRDefault="00F011A2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AD7261" w:rsidP="00F83B28" w:rsidRDefault="00AD726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AD7261" w:rsidP="00F83B28" w:rsidRDefault="00AD7261" w14:paraId="07547A01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Pr="009C54AE" w:rsidR="00AD7261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4E7D87" w:rsidP="00C16ABF" w:rsidRDefault="004E7D87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4E7D87" w:rsidP="00C16ABF" w:rsidRDefault="004E7D87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4E7D87" w:rsidP="00C16ABF" w:rsidRDefault="004E7D87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4E7D87" w:rsidP="00C16ABF" w:rsidRDefault="004E7D87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hint="default" w:ascii="Wingdings" w:hAnsi="Wingdings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333DB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710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C538D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095"/>
    <w:rsid w:val="00363F78"/>
    <w:rsid w:val="003A0A5B"/>
    <w:rsid w:val="003A1176"/>
    <w:rsid w:val="003A27C3"/>
    <w:rsid w:val="003B014B"/>
    <w:rsid w:val="003B1B24"/>
    <w:rsid w:val="003C0BAE"/>
    <w:rsid w:val="003C3498"/>
    <w:rsid w:val="003D18A9"/>
    <w:rsid w:val="003D6CE2"/>
    <w:rsid w:val="003E1941"/>
    <w:rsid w:val="003E2FE6"/>
    <w:rsid w:val="003E49D5"/>
    <w:rsid w:val="003F38C0"/>
    <w:rsid w:val="0040179E"/>
    <w:rsid w:val="004047E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D5282"/>
    <w:rsid w:val="004E7D87"/>
    <w:rsid w:val="004F1551"/>
    <w:rsid w:val="004F55A3"/>
    <w:rsid w:val="005044C7"/>
    <w:rsid w:val="0050496F"/>
    <w:rsid w:val="00513B6F"/>
    <w:rsid w:val="00517C63"/>
    <w:rsid w:val="00526C94"/>
    <w:rsid w:val="005363C4"/>
    <w:rsid w:val="00536BDE"/>
    <w:rsid w:val="00543ACC"/>
    <w:rsid w:val="00556AC4"/>
    <w:rsid w:val="00560EBD"/>
    <w:rsid w:val="0056696D"/>
    <w:rsid w:val="0057171F"/>
    <w:rsid w:val="00573EF9"/>
    <w:rsid w:val="00582354"/>
    <w:rsid w:val="0059484D"/>
    <w:rsid w:val="005A0855"/>
    <w:rsid w:val="005A3196"/>
    <w:rsid w:val="005B2A35"/>
    <w:rsid w:val="005C080F"/>
    <w:rsid w:val="005C08D2"/>
    <w:rsid w:val="005C55E5"/>
    <w:rsid w:val="005C696A"/>
    <w:rsid w:val="005E6E85"/>
    <w:rsid w:val="005F31D2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4D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3C0"/>
    <w:rsid w:val="007A6E6E"/>
    <w:rsid w:val="007C3299"/>
    <w:rsid w:val="007C3BCC"/>
    <w:rsid w:val="007C4546"/>
    <w:rsid w:val="007C65E8"/>
    <w:rsid w:val="007D6E56"/>
    <w:rsid w:val="007F1652"/>
    <w:rsid w:val="007F4155"/>
    <w:rsid w:val="0081554D"/>
    <w:rsid w:val="0081707E"/>
    <w:rsid w:val="0083359A"/>
    <w:rsid w:val="008449B3"/>
    <w:rsid w:val="0085747A"/>
    <w:rsid w:val="00881BEE"/>
    <w:rsid w:val="00884922"/>
    <w:rsid w:val="00885F64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3DFB"/>
    <w:rsid w:val="008E64F4"/>
    <w:rsid w:val="008F12C9"/>
    <w:rsid w:val="008F6E29"/>
    <w:rsid w:val="009041B5"/>
    <w:rsid w:val="00905528"/>
    <w:rsid w:val="00916188"/>
    <w:rsid w:val="00923D7D"/>
    <w:rsid w:val="0094709A"/>
    <w:rsid w:val="009508DF"/>
    <w:rsid w:val="00950DAC"/>
    <w:rsid w:val="00954A07"/>
    <w:rsid w:val="00997F14"/>
    <w:rsid w:val="009A72D1"/>
    <w:rsid w:val="009A78D9"/>
    <w:rsid w:val="009C1331"/>
    <w:rsid w:val="009C37F5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261"/>
    <w:rsid w:val="00AE1160"/>
    <w:rsid w:val="00AE203C"/>
    <w:rsid w:val="00AE2E74"/>
    <w:rsid w:val="00AE5FCB"/>
    <w:rsid w:val="00AF2C1E"/>
    <w:rsid w:val="00B06142"/>
    <w:rsid w:val="00B1100B"/>
    <w:rsid w:val="00B135B1"/>
    <w:rsid w:val="00B149F6"/>
    <w:rsid w:val="00B23F2B"/>
    <w:rsid w:val="00B3096B"/>
    <w:rsid w:val="00B3130B"/>
    <w:rsid w:val="00B366BC"/>
    <w:rsid w:val="00B40ADB"/>
    <w:rsid w:val="00B43B77"/>
    <w:rsid w:val="00B43E80"/>
    <w:rsid w:val="00B55327"/>
    <w:rsid w:val="00B607DB"/>
    <w:rsid w:val="00B644F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DFA"/>
    <w:rsid w:val="00BF2C41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D6EAF"/>
    <w:rsid w:val="00CE5BAC"/>
    <w:rsid w:val="00CF25BE"/>
    <w:rsid w:val="00CF78ED"/>
    <w:rsid w:val="00D02B25"/>
    <w:rsid w:val="00D02EBA"/>
    <w:rsid w:val="00D16717"/>
    <w:rsid w:val="00D17C3C"/>
    <w:rsid w:val="00D23E95"/>
    <w:rsid w:val="00D26B2C"/>
    <w:rsid w:val="00D352C9"/>
    <w:rsid w:val="00D416FD"/>
    <w:rsid w:val="00D425B2"/>
    <w:rsid w:val="00D428D6"/>
    <w:rsid w:val="00D552B2"/>
    <w:rsid w:val="00D608D1"/>
    <w:rsid w:val="00D65DD5"/>
    <w:rsid w:val="00D74119"/>
    <w:rsid w:val="00D8075B"/>
    <w:rsid w:val="00D8678B"/>
    <w:rsid w:val="00DA2114"/>
    <w:rsid w:val="00DC18BF"/>
    <w:rsid w:val="00DD5BB5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3135D"/>
    <w:rsid w:val="00E51E44"/>
    <w:rsid w:val="00E578F4"/>
    <w:rsid w:val="00E63348"/>
    <w:rsid w:val="00E77874"/>
    <w:rsid w:val="00E77E88"/>
    <w:rsid w:val="00E8107D"/>
    <w:rsid w:val="00E83B01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A2"/>
    <w:rsid w:val="00F070AB"/>
    <w:rsid w:val="00F17567"/>
    <w:rsid w:val="00F27A7B"/>
    <w:rsid w:val="00F526AF"/>
    <w:rsid w:val="00F545FE"/>
    <w:rsid w:val="00F617C3"/>
    <w:rsid w:val="00F7066B"/>
    <w:rsid w:val="00F736A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7F55917"/>
    <w:rsid w:val="21632633"/>
    <w:rsid w:val="22548E94"/>
    <w:rsid w:val="3A2D0CB4"/>
    <w:rsid w:val="45DBFF82"/>
    <w:rsid w:val="54BB4904"/>
    <w:rsid w:val="54F40D47"/>
    <w:rsid w:val="7924C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6CB3B"/>
  <w15:docId w15:val="{88F63DE6-0064-42BA-8A5A-F2A67505B5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113BE1-53F8-4E03-8AED-C2FD52F8BA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6E7E04-FEB5-4AD9-8951-B93BF5B89B30}"/>
</file>

<file path=customXml/itemProps3.xml><?xml version="1.0" encoding="utf-8"?>
<ds:datastoreItem xmlns:ds="http://schemas.openxmlformats.org/officeDocument/2006/customXml" ds:itemID="{4B82BD3A-9CA5-494A-8536-366518C8E59E}"/>
</file>

<file path=customXml/itemProps4.xml><?xml version="1.0" encoding="utf-8"?>
<ds:datastoreItem xmlns:ds="http://schemas.openxmlformats.org/officeDocument/2006/customXml" ds:itemID="{7641EA17-4D7A-41A8-B4CB-84FF0265A82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Joanna Niemiec</lastModifiedBy>
  <revision>23</revision>
  <lastPrinted>2019-02-06T12:12:00.0000000Z</lastPrinted>
  <dcterms:created xsi:type="dcterms:W3CDTF">2019-11-13T20:41:00.0000000Z</dcterms:created>
  <dcterms:modified xsi:type="dcterms:W3CDTF">2026-03-13T13:52:26.4599831Z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